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F74B" w14:textId="209C9BB2" w:rsidR="002E4EB0" w:rsidRPr="00D81135" w:rsidRDefault="002E4EB0">
      <w:pPr>
        <w:rPr>
          <w:rFonts w:ascii="Roboto Light" w:hAnsi="Roboto Light"/>
          <w:b/>
          <w:lang w:val="nn-NO"/>
        </w:rPr>
      </w:pPr>
    </w:p>
    <w:p w14:paraId="429B18FA" w14:textId="421B8EEE" w:rsidR="002E4EB0" w:rsidRPr="00BF62D8" w:rsidRDefault="00DC44E7" w:rsidP="00B95AC9">
      <w:pPr>
        <w:rPr>
          <w:rFonts w:ascii="Arial" w:hAnsi="Arial" w:cs="Arial"/>
          <w:b/>
          <w:sz w:val="24"/>
          <w:szCs w:val="24"/>
          <w:lang w:val="nn-NO"/>
        </w:rPr>
      </w:pPr>
      <w:r w:rsidRPr="00BF62D8">
        <w:rPr>
          <w:rFonts w:ascii="Arial" w:hAnsi="Arial" w:cs="Arial"/>
          <w:b/>
          <w:sz w:val="24"/>
          <w:szCs w:val="24"/>
          <w:lang w:val="nn-NO"/>
        </w:rPr>
        <w:t>[</w:t>
      </w:r>
      <w:r w:rsidR="006B767D">
        <w:rPr>
          <w:rFonts w:ascii="Arial" w:hAnsi="Arial" w:cs="Arial"/>
          <w:b/>
          <w:sz w:val="24"/>
          <w:szCs w:val="24"/>
          <w:lang w:val="nn-NO"/>
        </w:rPr>
        <w:t>Firma</w:t>
      </w:r>
      <w:r w:rsidRPr="00BF62D8">
        <w:rPr>
          <w:rFonts w:ascii="Arial" w:hAnsi="Arial" w:cs="Arial"/>
          <w:b/>
          <w:sz w:val="24"/>
          <w:szCs w:val="24"/>
          <w:lang w:val="nn-NO"/>
        </w:rPr>
        <w:t>]</w:t>
      </w:r>
    </w:p>
    <w:p w14:paraId="3B0D70E1" w14:textId="77777777" w:rsidR="005D46A5" w:rsidRPr="00D81135" w:rsidRDefault="005D46A5" w:rsidP="00952844">
      <w:pPr>
        <w:rPr>
          <w:rFonts w:ascii="Roboto Light" w:hAnsi="Roboto Light"/>
          <w:b/>
          <w:lang w:val="nn-NO"/>
        </w:rPr>
      </w:pPr>
    </w:p>
    <w:p w14:paraId="0DB04DA5" w14:textId="479A60D6" w:rsidR="00952844" w:rsidRDefault="000F5D79" w:rsidP="00952844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t>Relevante p</w:t>
      </w:r>
      <w:r w:rsidR="00952844" w:rsidRPr="00D81135">
        <w:rPr>
          <w:rFonts w:ascii="Roboto Light" w:hAnsi="Roboto Light"/>
          <w:b/>
          <w:lang w:val="nn-NO"/>
        </w:rPr>
        <w:t>rosjekt / oppdrag:</w:t>
      </w:r>
    </w:p>
    <w:p w14:paraId="2EDD5FAF" w14:textId="77777777" w:rsidR="00166BAC" w:rsidRPr="00D81135" w:rsidRDefault="00166BAC" w:rsidP="00952844">
      <w:pPr>
        <w:rPr>
          <w:rFonts w:ascii="Roboto Light" w:hAnsi="Roboto Light"/>
          <w:b/>
          <w:lang w:val="nn-NO"/>
        </w:rPr>
      </w:pPr>
    </w:p>
    <w:p w14:paraId="3F9F679E" w14:textId="77777777" w:rsidR="000F5D79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Prosjekt 1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8A7CBF" w14:paraId="3F43D6E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156E679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5DD4942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prosjekt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prosjektområde»</w:t>
            </w:r>
          </w:p>
        </w:tc>
      </w:tr>
      <w:tr w:rsidR="00757DE9" w:rsidRPr="008A7CBF" w14:paraId="107DFB2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8996EF5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2142889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verksemd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1A172E" w:rsidRPr="008A7CBF" w14:paraId="3A38026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3E1E45C" w14:textId="506ED4B5" w:rsidR="001A172E" w:rsidRPr="003819DD" w:rsidRDefault="00022C24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6C0295C1" w14:textId="1FEBFEAA" w:rsidR="001A172E" w:rsidRPr="003819DD" w:rsidRDefault="00F31FF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757DE9" w:rsidRPr="00D81135" w14:paraId="2B58A688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4C1967F4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05B5D27D" w14:textId="463F52CA" w:rsidR="00757DE9" w:rsidRPr="003819DD" w:rsidRDefault="00D074A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0D2532" w:rsidRPr="00D81135" w14:paraId="16B08445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E770ED0" w14:textId="10382AE4" w:rsidR="000D2532" w:rsidRDefault="000D2532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</w:t>
            </w:r>
          </w:p>
        </w:tc>
        <w:tc>
          <w:tcPr>
            <w:tcW w:w="6735" w:type="dxa"/>
          </w:tcPr>
          <w:p w14:paraId="6880224B" w14:textId="73457921" w:rsidR="000D2532" w:rsidRPr="003819DD" w:rsidRDefault="00DA6E0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1C19EF">
              <w:rPr>
                <w:rFonts w:ascii="Arial" w:hAnsi="Arial" w:cs="Arial"/>
                <w:sz w:val="20"/>
                <w:szCs w:val="20"/>
                <w:lang w:val="nn-NO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ntreprise</w:t>
            </w:r>
            <w:r w:rsidR="00E8290C">
              <w:rPr>
                <w:rFonts w:ascii="Arial" w:hAnsi="Arial" w:cs="Arial"/>
                <w:sz w:val="20"/>
                <w:szCs w:val="20"/>
                <w:lang w:val="nn-NO"/>
              </w:rPr>
              <w:t>form»</w:t>
            </w:r>
          </w:p>
        </w:tc>
      </w:tr>
      <w:tr w:rsidR="00E8290C" w:rsidRPr="00D81135" w14:paraId="14246F2A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0467A0D" w14:textId="6273D219" w:rsidR="00E8290C" w:rsidRDefault="00E8290C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1AC50A2F" w14:textId="658239D4" w:rsidR="00E8290C" w:rsidRPr="003819DD" w:rsidRDefault="00E8290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1C19EF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real</w:t>
            </w:r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 xml:space="preserve">, </w:t>
            </w:r>
            <w:proofErr w:type="spellStart"/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>antall</w:t>
            </w:r>
            <w:proofErr w:type="spellEnd"/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proofErr w:type="spellStart"/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>etasjer</w:t>
            </w:r>
            <w:proofErr w:type="spellEnd"/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757DE9" w:rsidRPr="00D81135" w14:paraId="5E6A6E5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02F96DD3" w14:textId="4A5D73A0" w:rsidR="00757DE9" w:rsidRPr="003819DD" w:rsidRDefault="00730F63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Verdi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samlet</w:t>
            </w:r>
            <w:proofErr w:type="spellEnd"/>
          </w:p>
        </w:tc>
        <w:tc>
          <w:tcPr>
            <w:tcW w:w="6735" w:type="dxa"/>
          </w:tcPr>
          <w:p w14:paraId="35F6F6E5" w14:textId="30BC2EA5" w:rsidR="00757DE9" w:rsidRPr="003819DD" w:rsidRDefault="001C19EF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</w:t>
            </w:r>
            <w:r w:rsidR="00C93A97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730F63" w:rsidRPr="00D81135" w14:paraId="04BDA68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D4CF5A6" w14:textId="3DFD71DE" w:rsidR="00730F63" w:rsidRPr="003819DD" w:rsidRDefault="000D2532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3C78E388" w14:textId="21EE4CDB" w:rsidR="00730F63" w:rsidRPr="003819DD" w:rsidRDefault="00C93A97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kontraktssum»</w:t>
            </w:r>
          </w:p>
        </w:tc>
      </w:tr>
      <w:tr w:rsidR="0026257A" w:rsidRPr="00D81135" w14:paraId="6BE3533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0FA2B99" w14:textId="416596F6" w:rsidR="0026257A" w:rsidRPr="003819DD" w:rsidRDefault="0026257A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38673EDC" w14:textId="2F71C488" w:rsidR="0026257A" w:rsidRPr="003819DD" w:rsidRDefault="0026257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oppgi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tiltaks</w:t>
            </w:r>
            <w:r w:rsidR="000C1E1A">
              <w:rPr>
                <w:rFonts w:ascii="Arial" w:hAnsi="Arial" w:cs="Arial"/>
                <w:sz w:val="20"/>
                <w:szCs w:val="20"/>
                <w:lang w:val="nn-NO"/>
              </w:rPr>
              <w:t>klasser»</w:t>
            </w:r>
          </w:p>
        </w:tc>
      </w:tr>
      <w:tr w:rsidR="00B11A06" w:rsidRPr="00D81135" w14:paraId="63399D01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188E9F" w14:textId="77777777" w:rsidR="00B11A06" w:rsidRPr="003819DD" w:rsidRDefault="00B11A06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2D244361" w14:textId="37DE1283" w:rsidR="00B11A06" w:rsidRPr="003819DD" w:rsidRDefault="000C1E1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rolle i prosjektet»</w:t>
            </w:r>
          </w:p>
        </w:tc>
      </w:tr>
      <w:tr w:rsidR="00757DE9" w:rsidRPr="00D81135" w14:paraId="2E7FEF5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49151E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av oppdrag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og gjennomføring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1F6753CF" w14:textId="42F2303C" w:rsidR="00757DE9" w:rsidRDefault="00F31FF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«grundig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beskrivelse</w:t>
            </w:r>
            <w:proofErr w:type="spellEnd"/>
            <w:r w:rsidR="00F758FA"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</w:t>
            </w:r>
            <w:r w:rsidR="00AF31DE">
              <w:rPr>
                <w:rFonts w:ascii="Arial" w:hAnsi="Arial" w:cs="Arial"/>
                <w:sz w:val="20"/>
                <w:szCs w:val="20"/>
                <w:lang w:val="nn-NO"/>
              </w:rPr>
              <w:t>ns</w:t>
            </w:r>
            <w:r w:rsidR="00F758FA">
              <w:rPr>
                <w:rFonts w:ascii="Arial" w:hAnsi="Arial" w:cs="Arial"/>
                <w:sz w:val="20"/>
                <w:szCs w:val="20"/>
                <w:lang w:val="nn-NO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580CDB7F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849DD98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BCB691B" w14:textId="77777777" w:rsidR="00CB10D6" w:rsidRDefault="00CB10D6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2BBECFF" w14:textId="77777777" w:rsidR="009B128A" w:rsidRPr="003819DD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5497386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D0CD9DA" w14:textId="4AF6C55C" w:rsidR="00757DE9" w:rsidRPr="008A7CBF" w:rsidRDefault="001726BB" w:rsidP="00757DE9">
            <w:pPr>
              <w:rPr>
                <w:rFonts w:ascii="Arial" w:hAnsi="Arial" w:cs="Arial"/>
                <w:sz w:val="20"/>
                <w:szCs w:val="20"/>
              </w:rPr>
            </w:pPr>
            <w:r w:rsidRPr="008A7CBF">
              <w:rPr>
                <w:rFonts w:ascii="Arial" w:hAnsi="Arial" w:cs="Arial"/>
                <w:sz w:val="20"/>
                <w:szCs w:val="20"/>
              </w:rPr>
              <w:t>Referanseoppdragets overføringsverdi for prosjekt</w:t>
            </w:r>
            <w:r w:rsidR="001A172E" w:rsidRPr="008A7CBF">
              <w:rPr>
                <w:rFonts w:ascii="Arial" w:hAnsi="Arial" w:cs="Arial"/>
                <w:sz w:val="20"/>
                <w:szCs w:val="20"/>
              </w:rPr>
              <w:t xml:space="preserve">et </w:t>
            </w:r>
            <w:r w:rsidR="008A7CBF" w:rsidRPr="008A7CBF">
              <w:rPr>
                <w:rFonts w:ascii="Arial" w:hAnsi="Arial" w:cs="Arial"/>
                <w:sz w:val="20"/>
                <w:szCs w:val="20"/>
              </w:rPr>
              <w:t xml:space="preserve">VA Selhaugvegen - </w:t>
            </w:r>
            <w:proofErr w:type="spellStart"/>
            <w:r w:rsidR="008A7CBF" w:rsidRPr="008A7CBF">
              <w:rPr>
                <w:rFonts w:ascii="Arial" w:hAnsi="Arial" w:cs="Arial"/>
                <w:sz w:val="20"/>
                <w:szCs w:val="20"/>
              </w:rPr>
              <w:t>Havikbot</w:t>
            </w:r>
            <w:r w:rsidR="008A7CBF">
              <w:rPr>
                <w:rFonts w:ascii="Arial" w:hAnsi="Arial" w:cs="Arial"/>
                <w:sz w:val="20"/>
                <w:szCs w:val="20"/>
              </w:rPr>
              <w:t>nen</w:t>
            </w:r>
            <w:proofErr w:type="spellEnd"/>
            <w:r w:rsidR="00757DE9" w:rsidRPr="008A7C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0479DB59" w14:textId="77777777" w:rsidR="00757DE9" w:rsidRPr="008A7CBF" w:rsidRDefault="00757DE9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DEB9EF" w14:textId="77777777" w:rsidR="00166BAC" w:rsidRPr="008A7CBF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D578D8" w14:textId="77777777" w:rsidR="00166BAC" w:rsidRPr="008A7CBF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10A77E" w14:textId="77777777" w:rsidR="00166BAC" w:rsidRPr="008A7CBF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0E81D2" w14:textId="77777777" w:rsidR="00166BAC" w:rsidRPr="008A7CBF" w:rsidRDefault="00166BAC" w:rsidP="00323C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5C46B3" w14:textId="77777777" w:rsidR="00952844" w:rsidRPr="008A7CBF" w:rsidRDefault="00952844" w:rsidP="00952844">
      <w:pPr>
        <w:rPr>
          <w:rFonts w:ascii="Roboto Light" w:hAnsi="Roboto Light"/>
          <w:b/>
        </w:rPr>
      </w:pPr>
    </w:p>
    <w:p w14:paraId="1711151A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2»: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B6A11" w:rsidRPr="008A7CBF" w14:paraId="77BB3F27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DB6B72B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659DF48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4B6A11" w:rsidRPr="008A7CBF" w14:paraId="1DC0931E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6572A005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7971CC8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4B6A11" w:rsidRPr="008A7CBF" w14:paraId="33C04DC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FD89660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330DCEB9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4B6A11" w:rsidRPr="003819DD" w14:paraId="1F629F1B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374721A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554A531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4B6A11" w:rsidRPr="003819DD" w14:paraId="33FE2266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257E8B0E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</w:t>
            </w:r>
          </w:p>
        </w:tc>
        <w:tc>
          <w:tcPr>
            <w:tcW w:w="6735" w:type="dxa"/>
          </w:tcPr>
          <w:p w14:paraId="02A94D10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«entrepriseform»</w:t>
            </w:r>
          </w:p>
        </w:tc>
      </w:tr>
      <w:tr w:rsidR="004B6A11" w:rsidRPr="003819DD" w14:paraId="2BF53AF0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377A76C1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702A9078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«areal,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antall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etasjer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4B6A11" w:rsidRPr="003819DD" w14:paraId="54CD6CE4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9E2E007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Verdi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samlet</w:t>
            </w:r>
            <w:proofErr w:type="spellEnd"/>
          </w:p>
        </w:tc>
        <w:tc>
          <w:tcPr>
            <w:tcW w:w="6735" w:type="dxa"/>
          </w:tcPr>
          <w:p w14:paraId="0FB95A64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«samla verdi»</w:t>
            </w:r>
          </w:p>
        </w:tc>
      </w:tr>
      <w:tr w:rsidR="004B6A11" w:rsidRPr="003819DD" w14:paraId="1F8172A3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67D75A5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4BB2A56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kontraktssum»</w:t>
            </w:r>
          </w:p>
        </w:tc>
      </w:tr>
      <w:tr w:rsidR="004B6A11" w:rsidRPr="003819DD" w14:paraId="735E0C38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44178C7D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Tiltaksklasser</w:t>
            </w:r>
          </w:p>
        </w:tc>
        <w:tc>
          <w:tcPr>
            <w:tcW w:w="6735" w:type="dxa"/>
          </w:tcPr>
          <w:p w14:paraId="567576DE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oppgi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tiltaksklasser»</w:t>
            </w:r>
          </w:p>
        </w:tc>
      </w:tr>
      <w:tr w:rsidR="004B6A11" w:rsidRPr="003819DD" w14:paraId="2FE59CB3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7A07BDE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160DF10F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deres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rolle i prosjektet»</w:t>
            </w:r>
          </w:p>
        </w:tc>
      </w:tr>
      <w:tr w:rsidR="004B6A11" w:rsidRPr="003819DD" w14:paraId="426E51B4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6B9471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5CE9CCF8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«grundig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nn-NO"/>
              </w:rPr>
              <w:t>beskrivelse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av leveransen»</w:t>
            </w:r>
          </w:p>
          <w:p w14:paraId="10693118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2E8D27E2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2FC838A" w14:textId="77777777" w:rsidR="00CB10D6" w:rsidRDefault="00CB10D6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83FCB7C" w14:textId="77777777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4B6A11" w:rsidRPr="003819DD" w14:paraId="430AA3D9" w14:textId="77777777" w:rsidTr="00D35437">
        <w:tc>
          <w:tcPr>
            <w:tcW w:w="2332" w:type="dxa"/>
            <w:shd w:val="clear" w:color="auto" w:fill="D9E2F3" w:themeFill="accent5" w:themeFillTint="33"/>
          </w:tcPr>
          <w:p w14:paraId="1D413165" w14:textId="739DAA98" w:rsidR="004B6A11" w:rsidRPr="003819DD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="008A7CBF" w:rsidRPr="008A7CBF">
              <w:rPr>
                <w:rFonts w:ascii="Arial" w:hAnsi="Arial" w:cs="Arial"/>
                <w:sz w:val="20"/>
                <w:szCs w:val="20"/>
              </w:rPr>
              <w:t xml:space="preserve">VA Selhaugvegen - </w:t>
            </w:r>
            <w:proofErr w:type="spellStart"/>
            <w:r w:rsidR="008A7CBF" w:rsidRPr="008A7CBF">
              <w:rPr>
                <w:rFonts w:ascii="Arial" w:hAnsi="Arial" w:cs="Arial"/>
                <w:sz w:val="20"/>
                <w:szCs w:val="20"/>
              </w:rPr>
              <w:t>Havikbot</w:t>
            </w:r>
            <w:r w:rsidR="008A7CBF">
              <w:rPr>
                <w:rFonts w:ascii="Arial" w:hAnsi="Arial" w:cs="Arial"/>
                <w:sz w:val="20"/>
                <w:szCs w:val="20"/>
              </w:rPr>
              <w:t>nen</w:t>
            </w:r>
            <w:proofErr w:type="spellEnd"/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12618744" w14:textId="77777777" w:rsidR="004B6A11" w:rsidRDefault="004B6A11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DA93B2D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6F487D9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998872F" w14:textId="77777777" w:rsidR="00166BAC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910C2B6" w14:textId="77777777" w:rsidR="00166BAC" w:rsidRPr="003819DD" w:rsidRDefault="00166BAC" w:rsidP="00D35437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20296895" w14:textId="77777777" w:rsidR="00F052B2" w:rsidRDefault="00F052B2" w:rsidP="00F052B2">
      <w:pPr>
        <w:rPr>
          <w:rFonts w:ascii="Roboto Light" w:hAnsi="Roboto Light"/>
          <w:b/>
          <w:lang w:val="nn-NO"/>
        </w:rPr>
      </w:pPr>
    </w:p>
    <w:p w14:paraId="670C6753" w14:textId="3C0004D7" w:rsidR="004B6A11" w:rsidRPr="00D81135" w:rsidRDefault="004B6A11" w:rsidP="00F052B2">
      <w:pPr>
        <w:rPr>
          <w:rFonts w:ascii="Roboto Light" w:hAnsi="Roboto Light"/>
          <w:b/>
          <w:lang w:val="nn-NO"/>
        </w:rPr>
      </w:pPr>
    </w:p>
    <w:sectPr w:rsidR="004B6A11" w:rsidRPr="00D8113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27250" w14:textId="77777777" w:rsidR="00A939A9" w:rsidRDefault="00A939A9" w:rsidP="00A80BC9">
      <w:pPr>
        <w:spacing w:after="0" w:line="240" w:lineRule="auto"/>
      </w:pPr>
      <w:r>
        <w:separator/>
      </w:r>
    </w:p>
  </w:endnote>
  <w:endnote w:type="continuationSeparator" w:id="0">
    <w:p w14:paraId="78CAA732" w14:textId="77777777" w:rsidR="00A939A9" w:rsidRDefault="00A939A9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15C6" w14:textId="6CFE0898" w:rsidR="00D61DE6" w:rsidRDefault="00D61DE6">
    <w:pPr>
      <w:pStyle w:val="Botntekst"/>
    </w:pPr>
    <w:r>
      <w:ptab w:relativeTo="margin" w:alignment="center" w:leader="none"/>
    </w:r>
    <w:r w:rsidR="00197CC9">
      <w:fldChar w:fldCharType="begin"/>
    </w:r>
    <w:r w:rsidR="00197CC9">
      <w:instrText>PAGE   \* MERGEFORMAT</w:instrText>
    </w:r>
    <w:r w:rsidR="00197CC9">
      <w:fldChar w:fldCharType="separate"/>
    </w:r>
    <w:r w:rsidR="00197CC9">
      <w:rPr>
        <w:lang w:val="nn-NO"/>
      </w:rPr>
      <w:t>1</w:t>
    </w:r>
    <w:r w:rsidR="00197CC9"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467B3" w14:textId="77777777" w:rsidR="00A939A9" w:rsidRDefault="00A939A9" w:rsidP="00A80BC9">
      <w:pPr>
        <w:spacing w:after="0" w:line="240" w:lineRule="auto"/>
      </w:pPr>
      <w:r>
        <w:separator/>
      </w:r>
    </w:p>
  </w:footnote>
  <w:footnote w:type="continuationSeparator" w:id="0">
    <w:p w14:paraId="5133BBED" w14:textId="77777777" w:rsidR="00A939A9" w:rsidRDefault="00A939A9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A16E" w14:textId="196D4FD6" w:rsidR="00A80BC9" w:rsidRDefault="000F65F4">
    <w:pPr>
      <w:pStyle w:val="Topptekst"/>
    </w:pPr>
    <w:r>
      <w:rPr>
        <w:noProof/>
      </w:rPr>
      <w:drawing>
        <wp:inline distT="0" distB="0" distL="0" distR="0" wp14:anchorId="71342B7C" wp14:editId="79753645">
          <wp:extent cx="1976755" cy="54991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755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B562C">
      <w:rPr>
        <w:b/>
        <w:bCs/>
      </w:rPr>
      <w:t xml:space="preserve">Vedlegg </w:t>
    </w:r>
    <w:r w:rsidR="006B767D">
      <w:rPr>
        <w:b/>
        <w:bCs/>
      </w:rPr>
      <w:t>2</w:t>
    </w:r>
    <w:r w:rsidR="005B562C" w:rsidRPr="005B562C">
      <w:rPr>
        <w:b/>
        <w:bCs/>
      </w:rPr>
      <w:t xml:space="preserve"> – </w:t>
    </w:r>
    <w:r w:rsidR="006B767D">
      <w:rPr>
        <w:b/>
        <w:bCs/>
      </w:rPr>
      <w:t>Referanseskjema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213"/>
    <w:rsid w:val="00022C24"/>
    <w:rsid w:val="00046C31"/>
    <w:rsid w:val="00047771"/>
    <w:rsid w:val="0008182F"/>
    <w:rsid w:val="000C1E1A"/>
    <w:rsid w:val="000D2532"/>
    <w:rsid w:val="000F5D79"/>
    <w:rsid w:val="000F65F4"/>
    <w:rsid w:val="001629A9"/>
    <w:rsid w:val="00166BAC"/>
    <w:rsid w:val="00166BCF"/>
    <w:rsid w:val="001726BB"/>
    <w:rsid w:val="00192CAC"/>
    <w:rsid w:val="00193449"/>
    <w:rsid w:val="00197CC9"/>
    <w:rsid w:val="001A172E"/>
    <w:rsid w:val="001C19EF"/>
    <w:rsid w:val="001F17BA"/>
    <w:rsid w:val="001F7C2F"/>
    <w:rsid w:val="002057F6"/>
    <w:rsid w:val="00206F6C"/>
    <w:rsid w:val="0026257A"/>
    <w:rsid w:val="00280795"/>
    <w:rsid w:val="002E4EB0"/>
    <w:rsid w:val="00303CE7"/>
    <w:rsid w:val="003819DD"/>
    <w:rsid w:val="003C0E49"/>
    <w:rsid w:val="00451CA3"/>
    <w:rsid w:val="004B6A11"/>
    <w:rsid w:val="004C09C3"/>
    <w:rsid w:val="004D58DF"/>
    <w:rsid w:val="004F51C4"/>
    <w:rsid w:val="00501F64"/>
    <w:rsid w:val="005418FB"/>
    <w:rsid w:val="005818BF"/>
    <w:rsid w:val="005825C1"/>
    <w:rsid w:val="005B562C"/>
    <w:rsid w:val="005D46A5"/>
    <w:rsid w:val="006B767D"/>
    <w:rsid w:val="00730F63"/>
    <w:rsid w:val="00736393"/>
    <w:rsid w:val="00757DE9"/>
    <w:rsid w:val="00851159"/>
    <w:rsid w:val="008A7CBF"/>
    <w:rsid w:val="008D6563"/>
    <w:rsid w:val="00912FFA"/>
    <w:rsid w:val="00922D85"/>
    <w:rsid w:val="00952844"/>
    <w:rsid w:val="00975CDA"/>
    <w:rsid w:val="009834AA"/>
    <w:rsid w:val="009B128A"/>
    <w:rsid w:val="009F7A5E"/>
    <w:rsid w:val="00A03E44"/>
    <w:rsid w:val="00A4184C"/>
    <w:rsid w:val="00A47213"/>
    <w:rsid w:val="00A669E3"/>
    <w:rsid w:val="00A80BC9"/>
    <w:rsid w:val="00A939A9"/>
    <w:rsid w:val="00AF31DE"/>
    <w:rsid w:val="00B11A06"/>
    <w:rsid w:val="00B90E81"/>
    <w:rsid w:val="00B95AC9"/>
    <w:rsid w:val="00BD5664"/>
    <w:rsid w:val="00BF62D8"/>
    <w:rsid w:val="00C5779B"/>
    <w:rsid w:val="00C93A97"/>
    <w:rsid w:val="00CA363B"/>
    <w:rsid w:val="00CA5CA0"/>
    <w:rsid w:val="00CB10D6"/>
    <w:rsid w:val="00CC6D31"/>
    <w:rsid w:val="00D074AA"/>
    <w:rsid w:val="00D515F4"/>
    <w:rsid w:val="00D51E02"/>
    <w:rsid w:val="00D61DE6"/>
    <w:rsid w:val="00D81135"/>
    <w:rsid w:val="00D840AD"/>
    <w:rsid w:val="00D91769"/>
    <w:rsid w:val="00DA6E0C"/>
    <w:rsid w:val="00DB26AC"/>
    <w:rsid w:val="00DC44E7"/>
    <w:rsid w:val="00DE12DF"/>
    <w:rsid w:val="00E8290C"/>
    <w:rsid w:val="00EA1D5D"/>
    <w:rsid w:val="00EB13C4"/>
    <w:rsid w:val="00EB3D0C"/>
    <w:rsid w:val="00EB7CDB"/>
    <w:rsid w:val="00ED1860"/>
    <w:rsid w:val="00EF435E"/>
    <w:rsid w:val="00F052B2"/>
    <w:rsid w:val="00F31FFA"/>
    <w:rsid w:val="00F3299F"/>
    <w:rsid w:val="00F758FA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B88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ik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A80BC9"/>
  </w:style>
  <w:style w:type="paragraph" w:styleId="Botntekst">
    <w:name w:val="footer"/>
    <w:basedOn w:val="Normal"/>
    <w:link w:val="BotntekstTeik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7615\Nordfjordnett\KIN_A%20Innkj&#248;p%20-%20Anbod\23-0453%20-%20Pensjonsr&#229;dgjevar\0%20Forarbeid\Fra%20VLFK\Vedlegg%204%20Mal%20C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52A500-D291-42AD-8F2F-D24620D97817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75BBD0D8-96EC-4306-89AB-E568A78B2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5E63D-F4D1-4E37-98F6-69155AC771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4 Mal CV</Template>
  <TotalTime>0</TotalTime>
  <Pages>1</Pages>
  <Words>208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2025-04-07T19:51:00Z</dcterms:created>
  <dcterms:modified xsi:type="dcterms:W3CDTF">2026-06-23T11:50:00Z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